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8ACF" w14:textId="77777777" w:rsidR="002B5607" w:rsidRPr="002312B9" w:rsidRDefault="002B5607" w:rsidP="00FF1D8B">
      <w:pPr>
        <w:jc w:val="center"/>
        <w:rPr>
          <w:rFonts w:ascii="DB Office" w:hAnsi="DB Office"/>
        </w:rPr>
      </w:pPr>
    </w:p>
    <w:p w14:paraId="0B11E877" w14:textId="77777777" w:rsidR="002B5607" w:rsidRPr="002312B9" w:rsidRDefault="002B5607" w:rsidP="002B560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</w:t>
      </w:r>
      <w:proofErr w:type="spellStart"/>
      <w:r w:rsidRPr="002312B9">
        <w:rPr>
          <w:rFonts w:ascii="DB Office" w:hAnsi="DB Office"/>
        </w:rPr>
        <w:t>Vertragerfüllungsbürgschaft</w:t>
      </w:r>
      <w:proofErr w:type="spellEnd"/>
      <w:r w:rsidRPr="002312B9">
        <w:rPr>
          <w:rFonts w:ascii="DB Office" w:hAnsi="DB Office"/>
        </w:rPr>
        <w:t>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14:paraId="490FD8B9" w14:textId="77777777" w:rsidR="002B5607" w:rsidRPr="002312B9" w:rsidRDefault="002B5607" w:rsidP="002B5607">
      <w:pPr>
        <w:jc w:val="center"/>
        <w:rPr>
          <w:rFonts w:ascii="DB Office" w:hAnsi="DB Office"/>
        </w:rPr>
      </w:pPr>
    </w:p>
    <w:p w14:paraId="7FFA1396" w14:textId="77777777" w:rsidR="002B5607" w:rsidRPr="002312B9" w:rsidRDefault="002B5607" w:rsidP="002B560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14:paraId="37CE4E4A" w14:textId="77777777" w:rsidR="006B1AE6" w:rsidRDefault="002B5607" w:rsidP="006B1AE6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14:paraId="009E3CD6" w14:textId="77777777" w:rsidR="006B1AE6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14:paraId="519089F3" w14:textId="77777777" w:rsidR="002B5607" w:rsidRPr="006B1AE6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" w:name="Text1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="002B5607" w:rsidRPr="002312B9">
        <w:rPr>
          <w:rFonts w:ascii="DB Office" w:hAnsi="DB Office"/>
        </w:rPr>
        <w:br/>
      </w:r>
    </w:p>
    <w:p w14:paraId="31090F90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3A6D5EA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="0030145F" w:rsidRPr="002312B9">
        <w:rPr>
          <w:rFonts w:ascii="DB Office" w:hAnsi="DB Office"/>
          <w:sz w:val="19"/>
        </w:rPr>
        <w:t>Auftraggeber einen Vertrag über</w:t>
      </w:r>
    </w:p>
    <w:p w14:paraId="72693A3C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9EC13E5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14:paraId="00C41B07" w14:textId="206433B9" w:rsidR="002B5607" w:rsidRPr="002312B9" w:rsidRDefault="001229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1229E6">
        <w:rPr>
          <w:rFonts w:ascii="DB Office" w:hAnsi="DB Office"/>
          <w:b/>
          <w:bCs/>
          <w:sz w:val="16"/>
        </w:rPr>
        <w:t xml:space="preserve">25FEI82527 - Empfangsgebäudes Ulm </w:t>
      </w:r>
      <w:proofErr w:type="spellStart"/>
      <w:r w:rsidRPr="001229E6">
        <w:rPr>
          <w:rFonts w:ascii="DB Office" w:hAnsi="DB Office"/>
          <w:b/>
          <w:bCs/>
          <w:sz w:val="16"/>
        </w:rPr>
        <w:t>Hbf</w:t>
      </w:r>
      <w:proofErr w:type="spellEnd"/>
      <w:r w:rsidRPr="001229E6">
        <w:rPr>
          <w:rFonts w:ascii="DB Office" w:hAnsi="DB Office"/>
          <w:b/>
          <w:bCs/>
          <w:sz w:val="16"/>
        </w:rPr>
        <w:t>, Generalplanungsleistungen, Umbau Obergeschosse und Vermarktungseinheiten</w:t>
      </w:r>
      <w:r w:rsidR="002B5607" w:rsidRPr="002312B9">
        <w:rPr>
          <w:rFonts w:ascii="DB Office" w:hAnsi="DB Office"/>
        </w:rPr>
        <w:br/>
      </w:r>
    </w:p>
    <w:p w14:paraId="7E4D7F0E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678587E6" w14:textId="77777777" w:rsidR="00AB5227" w:rsidRPr="003656A0" w:rsidRDefault="00AB5227" w:rsidP="00AB5227">
      <w:pPr>
        <w:jc w:val="both"/>
        <w:rPr>
          <w:rFonts w:ascii="DB Office" w:hAnsi="DB Office" w:cs="Arial"/>
          <w:szCs w:val="22"/>
        </w:rPr>
      </w:pPr>
      <w:r w:rsidRPr="003656A0">
        <w:rPr>
          <w:rFonts w:ascii="DB Office" w:hAnsi="DB Office" w:cs="Arial"/>
          <w:szCs w:val="22"/>
        </w:rPr>
        <w:t>abgeschlossen.</w:t>
      </w:r>
    </w:p>
    <w:p w14:paraId="08BB7FEA" w14:textId="77777777" w:rsidR="00AB5227" w:rsidRPr="003656A0" w:rsidRDefault="00AB5227" w:rsidP="00AB5227">
      <w:pPr>
        <w:jc w:val="both"/>
        <w:rPr>
          <w:rFonts w:ascii="DB Office" w:hAnsi="DB Office"/>
          <w:sz w:val="10"/>
        </w:rPr>
      </w:pPr>
    </w:p>
    <w:p w14:paraId="1C26E311" w14:textId="77777777" w:rsidR="00AB5227" w:rsidRPr="003656A0" w:rsidRDefault="00AB5227" w:rsidP="00AB522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 w:cs="Arial"/>
          <w:sz w:val="18"/>
          <w:szCs w:val="18"/>
        </w:rPr>
      </w:pPr>
      <w:r w:rsidRPr="003656A0">
        <w:rPr>
          <w:rFonts w:ascii="DB Office" w:hAnsi="DB Office" w:cs="Arial"/>
          <w:sz w:val="18"/>
          <w:szCs w:val="18"/>
        </w:rPr>
        <w:t>Auftraggeber Name und Sitz:</w:t>
      </w:r>
    </w:p>
    <w:p w14:paraId="1AE1B95A" w14:textId="77777777" w:rsidR="00AB5227" w:rsidRPr="00E8459F" w:rsidRDefault="00AB5227" w:rsidP="00AB5227">
      <w:pPr>
        <w:pBdr>
          <w:left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bookmarkStart w:id="2" w:name="_Hlk23314990"/>
      <w:r w:rsidRPr="00E8459F">
        <w:rPr>
          <w:rFonts w:ascii="DB Office" w:hAnsi="DB Office"/>
          <w:sz w:val="16"/>
        </w:rPr>
        <w:t xml:space="preserve">DB </w:t>
      </w:r>
      <w:proofErr w:type="spellStart"/>
      <w:r w:rsidRPr="00E8459F">
        <w:rPr>
          <w:rFonts w:ascii="DB Office" w:hAnsi="DB Office"/>
          <w:sz w:val="16"/>
        </w:rPr>
        <w:t>InfraGO</w:t>
      </w:r>
      <w:proofErr w:type="spellEnd"/>
      <w:r w:rsidRPr="00E8459F">
        <w:rPr>
          <w:rFonts w:ascii="DB Office" w:hAnsi="DB Office"/>
          <w:sz w:val="16"/>
        </w:rPr>
        <w:t xml:space="preserve"> AG</w:t>
      </w:r>
    </w:p>
    <w:p w14:paraId="609071AF" w14:textId="77777777" w:rsidR="00AB5227" w:rsidRPr="00E8459F" w:rsidRDefault="00AB5227" w:rsidP="00AB5227">
      <w:pPr>
        <w:pBdr>
          <w:left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E8459F">
        <w:rPr>
          <w:rFonts w:ascii="DB Office" w:hAnsi="DB Office"/>
          <w:sz w:val="16"/>
        </w:rPr>
        <w:t>Geschäftsbereich Personenbahnhöfe (</w:t>
      </w:r>
      <w:proofErr w:type="spellStart"/>
      <w:r w:rsidRPr="00E8459F">
        <w:rPr>
          <w:rFonts w:ascii="DB Office" w:hAnsi="DB Office"/>
          <w:sz w:val="16"/>
        </w:rPr>
        <w:t>Bukr</w:t>
      </w:r>
      <w:proofErr w:type="spellEnd"/>
      <w:r w:rsidRPr="00E8459F">
        <w:rPr>
          <w:rFonts w:ascii="DB Office" w:hAnsi="DB Office"/>
          <w:sz w:val="16"/>
        </w:rPr>
        <w:t xml:space="preserve"> 0011)</w:t>
      </w:r>
    </w:p>
    <w:p w14:paraId="20662510" w14:textId="77777777" w:rsidR="00AB5227" w:rsidRPr="00E8459F" w:rsidRDefault="00AB5227" w:rsidP="00AB5227">
      <w:pPr>
        <w:pBdr>
          <w:left w:val="single" w:sz="6" w:space="0" w:color="000000"/>
          <w:right w:val="single" w:sz="6" w:space="0" w:color="000000"/>
        </w:pBdr>
        <w:rPr>
          <w:rFonts w:ascii="DB Office" w:hAnsi="DB Office"/>
          <w:sz w:val="16"/>
          <w:lang w:val="en-US"/>
        </w:rPr>
      </w:pPr>
      <w:proofErr w:type="spellStart"/>
      <w:r w:rsidRPr="00E8459F">
        <w:rPr>
          <w:rFonts w:ascii="DB Office" w:hAnsi="DB Office"/>
          <w:sz w:val="16"/>
          <w:lang w:val="en-US"/>
        </w:rPr>
        <w:t>Baumanagement</w:t>
      </w:r>
      <w:proofErr w:type="spellEnd"/>
      <w:r w:rsidRPr="00E8459F">
        <w:rPr>
          <w:rFonts w:ascii="DB Office" w:hAnsi="DB Office"/>
          <w:sz w:val="16"/>
          <w:lang w:val="en-US"/>
        </w:rPr>
        <w:t xml:space="preserve"> (I.IP-SW-I)</w:t>
      </w:r>
    </w:p>
    <w:p w14:paraId="09A88C2A" w14:textId="77777777" w:rsidR="00AB5227" w:rsidRPr="00E8459F" w:rsidRDefault="00AB5227" w:rsidP="00AB5227">
      <w:pPr>
        <w:pBdr>
          <w:left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E8459F">
        <w:rPr>
          <w:rFonts w:ascii="DB Office" w:hAnsi="DB Office"/>
          <w:sz w:val="16"/>
        </w:rPr>
        <w:t>Lautenschlager Straße 20</w:t>
      </w:r>
    </w:p>
    <w:p w14:paraId="2215E753" w14:textId="77777777" w:rsidR="00AB5227" w:rsidRPr="003656A0" w:rsidRDefault="00AB5227" w:rsidP="00AB5227">
      <w:pPr>
        <w:pBdr>
          <w:left w:val="single" w:sz="6" w:space="0" w:color="000000"/>
          <w:right w:val="single" w:sz="6" w:space="0" w:color="000000"/>
        </w:pBdr>
        <w:rPr>
          <w:rFonts w:ascii="DB Office" w:hAnsi="DB Office" w:cs="Arial"/>
          <w:szCs w:val="22"/>
        </w:rPr>
      </w:pPr>
      <w:r w:rsidRPr="00E8459F">
        <w:rPr>
          <w:rFonts w:ascii="DB Office" w:hAnsi="DB Office"/>
          <w:sz w:val="16"/>
        </w:rPr>
        <w:t>70173 Stuttgart</w:t>
      </w:r>
      <w:bookmarkEnd w:id="2"/>
    </w:p>
    <w:p w14:paraId="3D581A3E" w14:textId="77777777" w:rsidR="00AB5227" w:rsidRDefault="00AB5227" w:rsidP="00AB522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DB Office" w:hAnsi="DB Office" w:cs="Arial"/>
          <w:sz w:val="18"/>
          <w:szCs w:val="18"/>
        </w:rPr>
      </w:pPr>
    </w:p>
    <w:p w14:paraId="77F3941D" w14:textId="77777777" w:rsidR="00AB5227" w:rsidRPr="00373944" w:rsidRDefault="00AB5227" w:rsidP="00AB522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DB Office" w:hAnsi="DB Office" w:cs="Arial"/>
          <w:sz w:val="18"/>
          <w:szCs w:val="18"/>
        </w:rPr>
      </w:pPr>
      <w:r w:rsidRPr="003656A0">
        <w:rPr>
          <w:rFonts w:ascii="DB Office" w:hAnsi="DB Office" w:cs="Arial"/>
          <w:sz w:val="18"/>
          <w:szCs w:val="18"/>
        </w:rPr>
        <w:t>Nr. und Tag des Auftrags:</w:t>
      </w:r>
      <w:r>
        <w:rPr>
          <w:rFonts w:ascii="DB Office" w:hAnsi="DB Office" w:cs="Arial"/>
          <w:sz w:val="18"/>
          <w:szCs w:val="18"/>
        </w:rPr>
        <w:t xml:space="preserve"> </w:t>
      </w:r>
      <w:r w:rsidRPr="00373944">
        <w:rPr>
          <w:rFonts w:ascii="DB Office" w:hAnsi="DB Office" w:cs="Arial"/>
          <w:sz w:val="18"/>
          <w:szCs w:val="18"/>
        </w:rPr>
        <w:t>25FEI82770</w:t>
      </w:r>
      <w:r>
        <w:rPr>
          <w:rFonts w:ascii="DB Office" w:hAnsi="DB Office" w:cs="Arial"/>
          <w:sz w:val="18"/>
          <w:szCs w:val="18"/>
        </w:rPr>
        <w:t>, Datum SAP-Kontrakt</w:t>
      </w:r>
    </w:p>
    <w:p w14:paraId="56860356" w14:textId="77777777" w:rsidR="00AB5227" w:rsidRPr="003656A0" w:rsidRDefault="00AB5227" w:rsidP="00AB5227">
      <w:pPr>
        <w:keepLines/>
        <w:jc w:val="both"/>
        <w:rPr>
          <w:rFonts w:ascii="DB Office" w:hAnsi="DB Office" w:cs="Arial"/>
          <w:sz w:val="18"/>
          <w:szCs w:val="18"/>
        </w:rPr>
      </w:pPr>
    </w:p>
    <w:p w14:paraId="6E3ADC2C" w14:textId="77777777" w:rsidR="00AB5227" w:rsidRPr="003656A0" w:rsidRDefault="00AB5227" w:rsidP="00AB522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 w:cs="Arial"/>
          <w:sz w:val="18"/>
          <w:szCs w:val="18"/>
        </w:rPr>
      </w:pPr>
      <w:proofErr w:type="spellStart"/>
      <w:r w:rsidRPr="003656A0">
        <w:rPr>
          <w:rFonts w:ascii="DB Office" w:hAnsi="DB Office" w:cs="Arial"/>
          <w:sz w:val="18"/>
          <w:szCs w:val="18"/>
        </w:rPr>
        <w:t>Vertragabwickelnde</w:t>
      </w:r>
      <w:proofErr w:type="spellEnd"/>
      <w:r w:rsidRPr="003656A0">
        <w:rPr>
          <w:rFonts w:ascii="DB Office" w:hAnsi="DB Office" w:cs="Arial"/>
          <w:sz w:val="18"/>
          <w:szCs w:val="18"/>
        </w:rPr>
        <w:t xml:space="preserve"> Stelle mit Sitz:</w:t>
      </w:r>
    </w:p>
    <w:p w14:paraId="631D6D55" w14:textId="77777777" w:rsidR="00AB5227" w:rsidRPr="00E8459F" w:rsidRDefault="00AB5227" w:rsidP="00AB522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bookmarkStart w:id="3" w:name="_Hlk23315006"/>
      <w:r w:rsidRPr="00E8459F">
        <w:rPr>
          <w:rFonts w:ascii="DB Office" w:hAnsi="DB Office"/>
          <w:sz w:val="16"/>
        </w:rPr>
        <w:t xml:space="preserve">DB </w:t>
      </w:r>
      <w:proofErr w:type="spellStart"/>
      <w:r w:rsidRPr="00E8459F">
        <w:rPr>
          <w:rFonts w:ascii="DB Office" w:hAnsi="DB Office"/>
          <w:sz w:val="16"/>
        </w:rPr>
        <w:t>InfraGO</w:t>
      </w:r>
      <w:proofErr w:type="spellEnd"/>
      <w:r w:rsidRPr="00E8459F">
        <w:rPr>
          <w:rFonts w:ascii="DB Office" w:hAnsi="DB Office"/>
          <w:sz w:val="16"/>
        </w:rPr>
        <w:t xml:space="preserve"> AG</w:t>
      </w:r>
    </w:p>
    <w:p w14:paraId="7AF83EB3" w14:textId="77777777" w:rsidR="00AB5227" w:rsidRPr="00E8459F" w:rsidRDefault="00AB5227" w:rsidP="00AB522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E8459F">
        <w:rPr>
          <w:rFonts w:ascii="DB Office" w:hAnsi="DB Office"/>
          <w:sz w:val="16"/>
        </w:rPr>
        <w:t>Geschäftsbereich Personenbahnhöfe (</w:t>
      </w:r>
      <w:proofErr w:type="spellStart"/>
      <w:r w:rsidRPr="00E8459F">
        <w:rPr>
          <w:rFonts w:ascii="DB Office" w:hAnsi="DB Office"/>
          <w:sz w:val="16"/>
        </w:rPr>
        <w:t>Bukr</w:t>
      </w:r>
      <w:proofErr w:type="spellEnd"/>
      <w:r w:rsidRPr="00E8459F">
        <w:rPr>
          <w:rFonts w:ascii="DB Office" w:hAnsi="DB Office"/>
          <w:sz w:val="16"/>
        </w:rPr>
        <w:t xml:space="preserve"> 0011)</w:t>
      </w:r>
    </w:p>
    <w:p w14:paraId="208A5DA7" w14:textId="77777777" w:rsidR="00AB5227" w:rsidRPr="00AB5227" w:rsidRDefault="00AB5227" w:rsidP="00AB522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B5227">
        <w:rPr>
          <w:rFonts w:ascii="DB Office" w:hAnsi="DB Office"/>
          <w:sz w:val="16"/>
        </w:rPr>
        <w:t>Baumanagement (I.IP-SW-I)</w:t>
      </w:r>
    </w:p>
    <w:p w14:paraId="7737969F" w14:textId="77777777" w:rsidR="00AB5227" w:rsidRPr="00E8459F" w:rsidRDefault="00AB5227" w:rsidP="00AB522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E8459F">
        <w:rPr>
          <w:rFonts w:ascii="DB Office" w:hAnsi="DB Office"/>
          <w:sz w:val="16"/>
        </w:rPr>
        <w:t>Lautenschlager Straße 20</w:t>
      </w:r>
    </w:p>
    <w:p w14:paraId="2A9A527D" w14:textId="77777777" w:rsidR="00AB5227" w:rsidRPr="003656A0" w:rsidRDefault="00AB5227" w:rsidP="00AB522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 w:cs="Arial"/>
          <w:szCs w:val="22"/>
        </w:rPr>
      </w:pPr>
      <w:r w:rsidRPr="00E8459F">
        <w:rPr>
          <w:rFonts w:ascii="DB Office" w:hAnsi="DB Office"/>
          <w:sz w:val="16"/>
        </w:rPr>
        <w:t>70173 Stuttgart</w:t>
      </w:r>
      <w:bookmarkEnd w:id="3"/>
    </w:p>
    <w:p w14:paraId="29E6568E" w14:textId="7D5B61A5" w:rsidR="0000799A" w:rsidRPr="0000799A" w:rsidRDefault="00AB5227" w:rsidP="00AB5227">
      <w:pPr>
        <w:spacing w:line="200" w:lineRule="exact"/>
        <w:jc w:val="both"/>
        <w:rPr>
          <w:rFonts w:ascii="DB Office" w:hAnsi="DB Office"/>
          <w:sz w:val="19"/>
        </w:rPr>
      </w:pPr>
      <w:r w:rsidRPr="003656A0">
        <w:rPr>
          <w:rFonts w:ascii="DB Office" w:hAnsi="DB Office" w:cs="Arial"/>
          <w:szCs w:val="22"/>
        </w:rPr>
        <w:br/>
      </w:r>
      <w:r w:rsidR="0000799A"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14:paraId="049353F7" w14:textId="77777777" w:rsidR="002B5607" w:rsidRPr="002312B9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14:paraId="2308DE0F" w14:textId="77777777" w:rsidR="002B5607" w:rsidRPr="002312B9" w:rsidRDefault="002B5607" w:rsidP="002B5607">
      <w:pPr>
        <w:jc w:val="both"/>
        <w:rPr>
          <w:rFonts w:ascii="DB Office" w:hAnsi="DB Office"/>
          <w:b/>
          <w:sz w:val="20"/>
        </w:rPr>
      </w:pPr>
    </w:p>
    <w:p w14:paraId="263BA930" w14:textId="77777777" w:rsidR="002B5607" w:rsidRPr="002312B9" w:rsidRDefault="002B5607" w:rsidP="002B560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14:paraId="59D651B4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14:paraId="0E095A3C" w14:textId="77777777" w:rsidR="002B5607" w:rsidRPr="00A51701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4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4"/>
      <w:r w:rsidR="002B5607" w:rsidRPr="00A51701">
        <w:rPr>
          <w:rFonts w:ascii="DB Office" w:hAnsi="DB Office"/>
          <w:sz w:val="16"/>
        </w:rPr>
        <w:br/>
      </w:r>
    </w:p>
    <w:p w14:paraId="17D75C3B" w14:textId="77777777" w:rsidR="002B5607" w:rsidRPr="00A51701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5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5"/>
      <w:r w:rsidR="002B5607" w:rsidRPr="00A51701">
        <w:rPr>
          <w:rFonts w:ascii="DB Office" w:hAnsi="DB Office"/>
          <w:sz w:val="16"/>
        </w:rPr>
        <w:br/>
      </w:r>
    </w:p>
    <w:p w14:paraId="3BFA1242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039B4B1E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30145F" w:rsidRPr="002312B9">
        <w:rPr>
          <w:rFonts w:ascii="DB Office" w:hAnsi="DB Office"/>
          <w:sz w:val="19"/>
        </w:rPr>
        <w:t>rag bis zu einer Gesamthöhe von</w:t>
      </w:r>
    </w:p>
    <w:p w14:paraId="779D68E7" w14:textId="77777777" w:rsidR="002B5607" w:rsidRPr="002312B9" w:rsidRDefault="002B5607" w:rsidP="002B5607">
      <w:pPr>
        <w:spacing w:line="120" w:lineRule="exact"/>
        <w:rPr>
          <w:rFonts w:ascii="DB Office" w:hAnsi="DB Office"/>
          <w:sz w:val="19"/>
        </w:rPr>
      </w:pPr>
    </w:p>
    <w:p w14:paraId="7CA77171" w14:textId="4D252389" w:rsidR="00355461" w:rsidRDefault="00355461" w:rsidP="002B5607">
      <w:pP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t>8</w:t>
      </w:r>
      <w:r w:rsidRPr="00355461">
        <w:rPr>
          <w:rFonts w:ascii="DB Office" w:hAnsi="DB Office"/>
          <w:sz w:val="16"/>
        </w:rPr>
        <w:t xml:space="preserve"> % von der Vergabesumme</w:t>
      </w:r>
      <w:r w:rsidRPr="00355461">
        <w:rPr>
          <w:rFonts w:ascii="DB Office" w:hAnsi="DB Office"/>
          <w:sz w:val="16"/>
        </w:rPr>
        <w:tab/>
      </w:r>
    </w:p>
    <w:p w14:paraId="6CCE7029" w14:textId="3F3C0563" w:rsidR="002B5607" w:rsidRPr="00A51701" w:rsidRDefault="008E1EEE" w:rsidP="002B560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tab/>
      </w:r>
      <w:r w:rsidRPr="00A51701">
        <w:rPr>
          <w:rFonts w:ascii="DB Office" w:hAnsi="DB Office"/>
          <w:sz w:val="16"/>
        </w:rPr>
        <w:tab/>
      </w:r>
      <w:r w:rsidRPr="00A51701">
        <w:rPr>
          <w:rFonts w:ascii="DB Office" w:hAnsi="DB Office"/>
          <w:sz w:val="16"/>
        </w:rPr>
        <w:tab/>
      </w:r>
      <w:r w:rsidRPr="00A51701">
        <w:rPr>
          <w:rFonts w:ascii="DB Office" w:hAnsi="DB Office"/>
          <w:sz w:val="16"/>
        </w:rPr>
        <w:tab/>
      </w:r>
      <w:r w:rsidRPr="00A51701">
        <w:rPr>
          <w:rFonts w:ascii="DB Office" w:hAnsi="DB Office"/>
          <w:sz w:val="16"/>
        </w:rPr>
        <w:tab/>
      </w:r>
      <w:r w:rsidRPr="00A51701">
        <w:rPr>
          <w:rFonts w:ascii="DB Office" w:hAnsi="DB Office"/>
          <w:sz w:val="16"/>
        </w:rPr>
        <w:tab/>
      </w:r>
      <w:r w:rsidRPr="00A51701">
        <w:rPr>
          <w:rFonts w:ascii="DB Office" w:hAnsi="DB Office"/>
          <w:sz w:val="16"/>
        </w:rPr>
        <w:tab/>
      </w:r>
      <w:r w:rsidRPr="00A51701">
        <w:rPr>
          <w:rFonts w:ascii="DB Office" w:hAnsi="DB Office"/>
          <w:sz w:val="16"/>
        </w:rPr>
        <w:tab/>
      </w:r>
      <w:r w:rsidRPr="00A51701">
        <w:rPr>
          <w:rFonts w:ascii="DB Office" w:hAnsi="DB Office"/>
          <w:sz w:val="16"/>
        </w:rPr>
        <w:tab/>
      </w:r>
      <w:r w:rsidRPr="00A51701">
        <w:rPr>
          <w:rFonts w:ascii="DB Office" w:hAnsi="DB Office"/>
          <w:sz w:val="16"/>
        </w:rPr>
        <w:tab/>
      </w:r>
      <w:r w:rsidRPr="00A51701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6" w:name="Text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6"/>
    </w:p>
    <w:p w14:paraId="46B1B3AE" w14:textId="77777777" w:rsidR="002B5607" w:rsidRPr="002312B9" w:rsidRDefault="002B5607" w:rsidP="002B560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="005E2808" w:rsidRPr="002312B9">
        <w:rPr>
          <w:rFonts w:ascii="DB Office" w:hAnsi="DB Office"/>
          <w:sz w:val="19"/>
        </w:rPr>
        <w:t>................... EUR, (i.</w:t>
      </w:r>
      <w:r w:rsidR="00D5028B" w:rsidRPr="002312B9">
        <w:rPr>
          <w:rFonts w:ascii="DB Office" w:hAnsi="DB Office"/>
          <w:sz w:val="19"/>
        </w:rPr>
        <w:t xml:space="preserve"> </w:t>
      </w:r>
      <w:r w:rsidR="005E2808" w:rsidRPr="002312B9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14:paraId="2A46EB83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7DC5B722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="0030145F" w:rsidRPr="002312B9">
        <w:rPr>
          <w:rFonts w:ascii="DB Office" w:hAnsi="DB Office"/>
          <w:sz w:val="19"/>
        </w:rPr>
        <w:t>n den Auftraggeber zu zahlen.</w:t>
      </w:r>
    </w:p>
    <w:p w14:paraId="250F9C8C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62F570D0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="005F44C6" w:rsidRPr="002312B9">
        <w:rPr>
          <w:rFonts w:ascii="DB Office" w:hAnsi="DB Office"/>
          <w:sz w:val="19"/>
        </w:rPr>
        <w:t>Vorausklage gemäß § 771 BGB wird verzichtet.</w:t>
      </w:r>
    </w:p>
    <w:p w14:paraId="7CF5C01D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7AD80F98" w14:textId="77777777" w:rsidR="0000799A" w:rsidRPr="0000799A" w:rsidRDefault="002B5607" w:rsidP="0000799A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="0000799A" w:rsidRPr="0000799A">
        <w:rPr>
          <w:rFonts w:ascii="DB Office" w:hAnsi="DB Office"/>
          <w:sz w:val="19"/>
        </w:rPr>
        <w:t>Die Bürgschaftsforderung</w:t>
      </w:r>
    </w:p>
    <w:p w14:paraId="4DDB2C2F" w14:textId="77777777" w:rsidR="005F44C6" w:rsidRPr="002312B9" w:rsidRDefault="0000799A" w:rsidP="0000799A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14:paraId="6C3AEB8D" w14:textId="77777777" w:rsidR="005F44C6" w:rsidRPr="002312B9" w:rsidRDefault="005F44C6" w:rsidP="002B5607">
      <w:pPr>
        <w:jc w:val="both"/>
        <w:outlineLvl w:val="0"/>
        <w:rPr>
          <w:rFonts w:ascii="DB Office" w:hAnsi="DB Office"/>
          <w:sz w:val="19"/>
        </w:rPr>
      </w:pPr>
    </w:p>
    <w:p w14:paraId="2B6B7051" w14:textId="77777777" w:rsidR="002B5607" w:rsidRPr="002312B9" w:rsidRDefault="002B5607" w:rsidP="002B5607">
      <w:pPr>
        <w:spacing w:line="40" w:lineRule="exact"/>
        <w:jc w:val="both"/>
        <w:rPr>
          <w:rFonts w:ascii="DB Office" w:hAnsi="DB Office"/>
          <w:sz w:val="19"/>
        </w:rPr>
      </w:pPr>
    </w:p>
    <w:p w14:paraId="53C0A313" w14:textId="77777777" w:rsidR="002B5607" w:rsidRPr="00A20CAF" w:rsidRDefault="002B5607" w:rsidP="002B560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14:paraId="203CECF7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</w:p>
    <w:p w14:paraId="5C5B8A22" w14:textId="77777777" w:rsidR="009E1053" w:rsidRPr="002312B9" w:rsidRDefault="009E1053" w:rsidP="002B5607">
      <w:pPr>
        <w:spacing w:line="160" w:lineRule="exact"/>
        <w:rPr>
          <w:rFonts w:ascii="DB Office" w:hAnsi="DB Office"/>
          <w:sz w:val="20"/>
        </w:rPr>
      </w:pPr>
    </w:p>
    <w:p w14:paraId="3ECF225A" w14:textId="77777777" w:rsidR="009E1053" w:rsidRPr="002312B9" w:rsidRDefault="008E1EEE" w:rsidP="00A16B20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7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8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8"/>
    </w:p>
    <w:p w14:paraId="2B65B508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14:paraId="77DEC1AE" w14:textId="77777777" w:rsidR="002B5607" w:rsidRPr="002312B9" w:rsidRDefault="002B5607" w:rsidP="002B560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(Ort, Datum)</w:t>
      </w:r>
      <w:r w:rsidRPr="002312B9">
        <w:rPr>
          <w:rFonts w:ascii="DB Office" w:hAnsi="DB Office"/>
        </w:rPr>
        <w:t xml:space="preserve">   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14:paraId="37B91EE2" w14:textId="77777777" w:rsidR="0090039F" w:rsidRPr="00A20CAF" w:rsidRDefault="002B5607" w:rsidP="00A20CAF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="0090039F" w:rsidRPr="00A20CA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2602F" w14:textId="77777777" w:rsidR="00133F82" w:rsidRDefault="00133F82">
      <w:r>
        <w:separator/>
      </w:r>
    </w:p>
  </w:endnote>
  <w:endnote w:type="continuationSeparator" w:id="0">
    <w:p w14:paraId="264BDFCA" w14:textId="77777777" w:rsidR="00133F82" w:rsidRDefault="00133F82">
      <w:r>
        <w:continuationSeparator/>
      </w:r>
    </w:p>
  </w:endnote>
  <w:endnote w:type="continuationNotice" w:id="1">
    <w:p w14:paraId="5EF53546" w14:textId="77777777" w:rsidR="006A481A" w:rsidRDefault="006A48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5478E" w14:textId="77777777" w:rsidR="00054E3C" w:rsidRDefault="00054E3C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xx.xx.xxxx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c>
        <w:tcPr>
          <w:tcW w:w="1701" w:type="dxa"/>
        </w:tcPr>
        <w:p w14:paraId="564D9573" w14:textId="77777777" w:rsidR="00054E3C" w:rsidRDefault="00054E3C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796B40E1" w14:textId="77777777" w:rsidR="00054E3C" w:rsidRDefault="00054E3C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22A4EB5B" w14:textId="77777777" w:rsidR="00054E3C" w:rsidRDefault="00054E3C" w:rsidP="00D2413D">
          <w:pPr>
            <w:pStyle w:val="FuzeileRechts"/>
            <w:ind w:right="57"/>
            <w:rPr>
              <w:sz w:val="16"/>
            </w:rPr>
          </w:pPr>
        </w:p>
      </w:tc>
    </w:tr>
  </w:tbl>
  <w:p w14:paraId="28048856" w14:textId="77777777" w:rsidR="00054E3C" w:rsidRDefault="00054E3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c>
        <w:tcPr>
          <w:tcW w:w="1701" w:type="dxa"/>
        </w:tcPr>
        <w:p w14:paraId="0123ABAB" w14:textId="77777777" w:rsidR="00054E3C" w:rsidRPr="00800D62" w:rsidRDefault="004C744A" w:rsidP="0083209E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="0090039F" w:rsidRPr="00800D62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="0090039F" w:rsidRPr="00800D62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="0090039F" w:rsidRPr="00800D62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14:paraId="507D6A34" w14:textId="77777777" w:rsidR="00054E3C" w:rsidRPr="00800D62" w:rsidRDefault="00CE675C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14:paraId="766037BD" w14:textId="77777777" w:rsidR="00054E3C" w:rsidRPr="00800D62" w:rsidRDefault="00054E3C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c>
        <w:tcPr>
          <w:tcW w:w="1701" w:type="dxa"/>
        </w:tcPr>
        <w:p w14:paraId="1A97B63F" w14:textId="77777777" w:rsidR="00054E3C" w:rsidRPr="0083209E" w:rsidRDefault="0083209E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14:paraId="49373C4B" w14:textId="77777777" w:rsidR="00054E3C" w:rsidRPr="00800D62" w:rsidRDefault="00B92FB4" w:rsidP="006B5AC1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</w:t>
          </w:r>
          <w:proofErr w:type="spellStart"/>
          <w:r w:rsidR="006B5AC1">
            <w:rPr>
              <w:rFonts w:ascii="DB Office" w:hAnsi="DB Office"/>
              <w:sz w:val="16"/>
            </w:rPr>
            <w:t>Balkowski</w:t>
          </w:r>
          <w:proofErr w:type="spellEnd"/>
          <w:r w:rsidR="006B5AC1">
            <w:rPr>
              <w:rFonts w:ascii="DB Office" w:hAnsi="DB Office"/>
              <w:sz w:val="16"/>
            </w:rPr>
            <w:t xml:space="preserve"> |</w:t>
          </w:r>
          <w:r w:rsidR="00054E3C" w:rsidRPr="00800D62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14:paraId="6710E5EE" w14:textId="77777777" w:rsidR="00054E3C" w:rsidRDefault="006B5AC1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14:paraId="0E51CFC1" w14:textId="77777777" w:rsidR="0049798A" w:rsidRPr="00800D62" w:rsidRDefault="0049798A" w:rsidP="00D25DA0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3B60C2BC" w14:textId="77777777" w:rsidR="00054E3C" w:rsidRDefault="00054E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4ED24" w14:textId="77777777" w:rsidR="00133F82" w:rsidRDefault="00133F82">
      <w:r>
        <w:separator/>
      </w:r>
    </w:p>
  </w:footnote>
  <w:footnote w:type="continuationSeparator" w:id="0">
    <w:p w14:paraId="29E729AE" w14:textId="77777777" w:rsidR="00133F82" w:rsidRDefault="00133F82">
      <w:r>
        <w:continuationSeparator/>
      </w:r>
    </w:p>
  </w:footnote>
  <w:footnote w:type="continuationNotice" w:id="1">
    <w:p w14:paraId="106BE533" w14:textId="77777777" w:rsidR="006A481A" w:rsidRDefault="006A48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42AF9F64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6682A561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3D0F6337" w14:textId="77777777" w:rsidR="00054E3C" w:rsidRDefault="00054E3C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c>
        <w:tcPr>
          <w:tcW w:w="6380" w:type="dxa"/>
          <w:gridSpan w:val="2"/>
        </w:tcPr>
        <w:p w14:paraId="3A6BE27E" w14:textId="77777777" w:rsidR="00054E3C" w:rsidRDefault="00054E3C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57DCC8F3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4C15EF90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53661D66" w14:textId="77777777" w:rsidR="00054E3C" w:rsidRDefault="00054E3C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E3A1" w14:textId="77777777" w:rsidR="00054E3C" w:rsidRDefault="00054E3C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56F35"/>
    <w:rsid w:val="000573AF"/>
    <w:rsid w:val="0006745F"/>
    <w:rsid w:val="00075002"/>
    <w:rsid w:val="0007701D"/>
    <w:rsid w:val="000874CC"/>
    <w:rsid w:val="000D15CF"/>
    <w:rsid w:val="000E0A5B"/>
    <w:rsid w:val="0010184F"/>
    <w:rsid w:val="00104123"/>
    <w:rsid w:val="001132EA"/>
    <w:rsid w:val="001229E6"/>
    <w:rsid w:val="00125CD6"/>
    <w:rsid w:val="00130AB7"/>
    <w:rsid w:val="00132368"/>
    <w:rsid w:val="00133F82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A4B74"/>
    <w:rsid w:val="002B5607"/>
    <w:rsid w:val="002B75EB"/>
    <w:rsid w:val="002C59C7"/>
    <w:rsid w:val="002D5A76"/>
    <w:rsid w:val="0030145F"/>
    <w:rsid w:val="0030196D"/>
    <w:rsid w:val="00304169"/>
    <w:rsid w:val="00335AB9"/>
    <w:rsid w:val="003424EE"/>
    <w:rsid w:val="00355461"/>
    <w:rsid w:val="0035698F"/>
    <w:rsid w:val="00360647"/>
    <w:rsid w:val="0037139F"/>
    <w:rsid w:val="003A2CDB"/>
    <w:rsid w:val="003B218B"/>
    <w:rsid w:val="003B4A16"/>
    <w:rsid w:val="003E59C4"/>
    <w:rsid w:val="003F080D"/>
    <w:rsid w:val="004204C6"/>
    <w:rsid w:val="004218EB"/>
    <w:rsid w:val="004232D4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A481A"/>
    <w:rsid w:val="006B1AE6"/>
    <w:rsid w:val="006B5AC1"/>
    <w:rsid w:val="006B6600"/>
    <w:rsid w:val="006B6AE8"/>
    <w:rsid w:val="006C4B7B"/>
    <w:rsid w:val="006D574E"/>
    <w:rsid w:val="006F45CC"/>
    <w:rsid w:val="00703E25"/>
    <w:rsid w:val="007224BC"/>
    <w:rsid w:val="00737989"/>
    <w:rsid w:val="00737A43"/>
    <w:rsid w:val="00742F16"/>
    <w:rsid w:val="00754B2D"/>
    <w:rsid w:val="007949B1"/>
    <w:rsid w:val="007E5D02"/>
    <w:rsid w:val="00800D62"/>
    <w:rsid w:val="0083209E"/>
    <w:rsid w:val="008639D3"/>
    <w:rsid w:val="00872AC9"/>
    <w:rsid w:val="00894969"/>
    <w:rsid w:val="008B07C4"/>
    <w:rsid w:val="008B7648"/>
    <w:rsid w:val="008C4B59"/>
    <w:rsid w:val="008D3A5C"/>
    <w:rsid w:val="008E1EEE"/>
    <w:rsid w:val="0090039F"/>
    <w:rsid w:val="009B5731"/>
    <w:rsid w:val="009D5E37"/>
    <w:rsid w:val="009E1053"/>
    <w:rsid w:val="00A0075D"/>
    <w:rsid w:val="00A13251"/>
    <w:rsid w:val="00A16B20"/>
    <w:rsid w:val="00A20CAF"/>
    <w:rsid w:val="00A278D3"/>
    <w:rsid w:val="00A46F3B"/>
    <w:rsid w:val="00A51701"/>
    <w:rsid w:val="00A6590C"/>
    <w:rsid w:val="00AA0C33"/>
    <w:rsid w:val="00AA3A02"/>
    <w:rsid w:val="00AB0F9E"/>
    <w:rsid w:val="00AB5227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732CA"/>
    <w:rsid w:val="00B76B8D"/>
    <w:rsid w:val="00B920D9"/>
    <w:rsid w:val="00B92FB4"/>
    <w:rsid w:val="00BB2E22"/>
    <w:rsid w:val="00BD70F6"/>
    <w:rsid w:val="00C00B57"/>
    <w:rsid w:val="00C02746"/>
    <w:rsid w:val="00C038B1"/>
    <w:rsid w:val="00C251A8"/>
    <w:rsid w:val="00C37A2D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A7B02"/>
    <w:rsid w:val="00DB253C"/>
    <w:rsid w:val="00DD64B0"/>
    <w:rsid w:val="00DE61FB"/>
    <w:rsid w:val="00E30CC9"/>
    <w:rsid w:val="00E44322"/>
    <w:rsid w:val="00E506C6"/>
    <w:rsid w:val="00E94938"/>
    <w:rsid w:val="00EA26A4"/>
    <w:rsid w:val="00EB5A67"/>
    <w:rsid w:val="00EC088F"/>
    <w:rsid w:val="00F020FF"/>
    <w:rsid w:val="00F15E46"/>
    <w:rsid w:val="00F276B8"/>
    <w:rsid w:val="00F47136"/>
    <w:rsid w:val="00F53F6A"/>
    <w:rsid w:val="00F866DF"/>
    <w:rsid w:val="00FB2790"/>
    <w:rsid w:val="00FB28F3"/>
    <w:rsid w:val="00FB58A2"/>
    <w:rsid w:val="00FC17AE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55d25f5d8e1665c490e1952e6157b4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2238c270eb419458a0359cbcf39ead7b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  <Team0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05B40F69-1A15-4B47-B5F0-22677AA1A003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http://schemas.microsoft.com/office/2006/metadata/properties"/>
    <ds:schemaRef ds:uri="http://schemas.microsoft.com/office/infopath/2007/PartnerControls"/>
    <ds:schemaRef ds:uri="d7995283-6d24-4946-b7ea-8265136b65f1"/>
    <ds:schemaRef ds:uri="bb69967f-a149-496f-9ac6-d4314be6fa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237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Jörg Deist</cp:lastModifiedBy>
  <cp:revision>27</cp:revision>
  <cp:lastPrinted>2010-05-19T07:49:00Z</cp:lastPrinted>
  <dcterms:created xsi:type="dcterms:W3CDTF">2024-06-21T14:14:00Z</dcterms:created>
  <dcterms:modified xsi:type="dcterms:W3CDTF">2025-09-18T11:46:00Z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